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C045EB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491903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F71BF9">
              <w:rPr>
                <w:rFonts w:ascii="Arial" w:hAnsi="Arial" w:cs="Arial"/>
              </w:rPr>
              <w:t>Susanne Czisch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EB27E6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C045EB">
              <w:rPr>
                <w:rFonts w:ascii="Myriad Pro" w:hAnsi="Myriad Pro"/>
                <w:noProof/>
                <w:sz w:val="22"/>
              </w:rPr>
              <w:t>08.11.12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F71BF9">
              <w:rPr>
                <w:rFonts w:ascii="Myriad Pro" w:hAnsi="Myriad Pro"/>
                <w:sz w:val="22"/>
              </w:rPr>
              <w:t>03-7135-835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C045EB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5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F71BF9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0203-7135-834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RPr="00C045EB" w:rsidTr="0071257C">
        <w:tc>
          <w:tcPr>
            <w:tcW w:w="2200" w:type="pct"/>
            <w:tcBorders>
              <w:bottom w:val="nil"/>
            </w:tcBorders>
          </w:tcPr>
          <w:p w:rsidR="008F5610" w:rsidRPr="00F71BF9" w:rsidRDefault="00C045EB" w:rsidP="00450198">
            <w:pPr>
              <w:pStyle w:val="Nachrichtenkopf"/>
              <w:ind w:left="0"/>
              <w:rPr>
                <w:rFonts w:ascii="Myriad Pro" w:hAnsi="Myriad Pro"/>
                <w:sz w:val="22"/>
                <w:lang w:val="en-US"/>
              </w:rPr>
            </w:pPr>
            <w:proofErr w:type="spellStart"/>
            <w:r w:rsidRPr="00C045EB">
              <w:rPr>
                <w:rFonts w:ascii="Myriad Pro" w:hAnsi="Myriad Pro"/>
                <w:sz w:val="22"/>
                <w:lang w:val="en-US"/>
              </w:rPr>
              <w:t>Fahrtenbuch</w:t>
            </w:r>
            <w:proofErr w:type="spellEnd"/>
            <w:r>
              <w:rPr>
                <w:rFonts w:ascii="Myriad Pro" w:hAnsi="Myriad Pro"/>
                <w:sz w:val="22"/>
                <w:lang w:val="en-US"/>
              </w:rPr>
              <w:t xml:space="preserve"> 2011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Pr="00F71BF9" w:rsidRDefault="008F5610" w:rsidP="0071257C">
            <w:pPr>
              <w:pStyle w:val="Nachrichtenkopf"/>
              <w:rPr>
                <w:rFonts w:ascii="Myriad Pro" w:hAnsi="Myriad Pro"/>
                <w:sz w:val="22"/>
                <w:lang w:val="en-US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Pr="00F71BF9" w:rsidRDefault="008F5610" w:rsidP="0071257C">
            <w:pPr>
              <w:pStyle w:val="Nachrichtenkopf"/>
              <w:rPr>
                <w:rFonts w:ascii="Myriad Pro" w:hAnsi="Myriad Pro"/>
                <w:sz w:val="22"/>
                <w:lang w:val="en-US"/>
              </w:rPr>
            </w:pPr>
          </w:p>
        </w:tc>
      </w:tr>
    </w:tbl>
    <w:p w:rsidR="008F5610" w:rsidRDefault="00EB27E6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F71BF9">
        <w:rPr>
          <w:rFonts w:ascii="Myriad Pro" w:hAnsi="Myriad Pro"/>
          <w:sz w:val="22"/>
        </w:rPr>
        <w:t>Czisch</w:t>
      </w:r>
      <w:r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F71BF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anbei erhalten Sie folgende Belege</w:t>
      </w:r>
      <w:r w:rsidR="00491903">
        <w:rPr>
          <w:rFonts w:ascii="Myriad Pro" w:hAnsi="Myriad Pro"/>
          <w:sz w:val="22"/>
        </w:rPr>
        <w:t>.</w:t>
      </w:r>
    </w:p>
    <w:p w:rsidR="00F71BF9" w:rsidRDefault="00F71BF9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F71BF9" w:rsidRDefault="00F71BF9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F71BF9">
        <w:rPr>
          <w:rFonts w:ascii="Myriad Pro" w:hAnsi="Myriad Pro"/>
          <w:sz w:val="22"/>
          <w:lang w:val="en-US"/>
        </w:rPr>
        <w:t>-</w:t>
      </w:r>
      <w:proofErr w:type="spellStart"/>
      <w:r w:rsidR="00C045EB">
        <w:rPr>
          <w:rFonts w:ascii="Myriad Pro" w:hAnsi="Myriad Pro"/>
          <w:sz w:val="22"/>
          <w:lang w:val="en-US"/>
        </w:rPr>
        <w:t>Fartenbuch</w:t>
      </w:r>
      <w:proofErr w:type="spellEnd"/>
      <w:r w:rsidR="00C045EB">
        <w:rPr>
          <w:rFonts w:ascii="Myriad Pro" w:hAnsi="Myriad Pro"/>
          <w:sz w:val="22"/>
          <w:lang w:val="en-US"/>
        </w:rPr>
        <w:t xml:space="preserve"> 2011</w:t>
      </w:r>
    </w:p>
    <w:p w:rsidR="00C269FA" w:rsidRPr="00F71BF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p w:rsidR="00F71BF9" w:rsidRDefault="00F71BF9" w:rsidP="00F71BF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Rückfragen stehen wir Ihnen jederzeit gerne zur Verfügung.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91903" w:rsidRDefault="00491903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5A011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5A0119" w:rsidRDefault="00491903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z w:val="22"/>
          <w:lang w:val="en-US"/>
        </w:rPr>
        <w:t>Hirofumi Yanagida</w:t>
      </w: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9FA" w:rsidRDefault="00C269FA">
      <w:r>
        <w:separator/>
      </w:r>
    </w:p>
  </w:endnote>
  <w:endnote w:type="continuationSeparator" w:id="0">
    <w:p w:rsidR="00C269FA" w:rsidRDefault="00C26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9FA" w:rsidRDefault="00C269FA">
      <w:r>
        <w:separator/>
      </w:r>
    </w:p>
  </w:footnote>
  <w:footnote w:type="continuationSeparator" w:id="0">
    <w:p w:rsidR="00C269FA" w:rsidRDefault="00C26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9FA" w:rsidRDefault="00EB27E6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EB27E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C269FA" w:rsidRPr="00C00049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C269FA" w:rsidRDefault="00C269FA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90AB2"/>
    <w:rsid w:val="001C6E6E"/>
    <w:rsid w:val="00293289"/>
    <w:rsid w:val="002D75DE"/>
    <w:rsid w:val="004251D6"/>
    <w:rsid w:val="00450198"/>
    <w:rsid w:val="00491903"/>
    <w:rsid w:val="00512759"/>
    <w:rsid w:val="005A0119"/>
    <w:rsid w:val="0071257C"/>
    <w:rsid w:val="00721F2F"/>
    <w:rsid w:val="00731A9B"/>
    <w:rsid w:val="0077263A"/>
    <w:rsid w:val="008146A9"/>
    <w:rsid w:val="008A4888"/>
    <w:rsid w:val="008B588B"/>
    <w:rsid w:val="008B72FA"/>
    <w:rsid w:val="008C2AF9"/>
    <w:rsid w:val="008F5610"/>
    <w:rsid w:val="00921BF1"/>
    <w:rsid w:val="00C00049"/>
    <w:rsid w:val="00C033C9"/>
    <w:rsid w:val="00C045EB"/>
    <w:rsid w:val="00C07B66"/>
    <w:rsid w:val="00C269FA"/>
    <w:rsid w:val="00C7048E"/>
    <w:rsid w:val="00CF75FA"/>
    <w:rsid w:val="00D30C6D"/>
    <w:rsid w:val="00DB74F1"/>
    <w:rsid w:val="00DD2DE1"/>
    <w:rsid w:val="00EB27E6"/>
    <w:rsid w:val="00ED6848"/>
    <w:rsid w:val="00EE2234"/>
    <w:rsid w:val="00F7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80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809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2012-11-08T15:41:00Z</cp:lastPrinted>
  <dcterms:created xsi:type="dcterms:W3CDTF">2012-11-08T15:45:00Z</dcterms:created>
  <dcterms:modified xsi:type="dcterms:W3CDTF">2012-11-08T15:45:00Z</dcterms:modified>
</cp:coreProperties>
</file>